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D1A34" w14:textId="6AB7CA7F" w:rsidR="00B63DCA" w:rsidRDefault="001F2E8F" w:rsidP="00222F0F">
      <w:pPr>
        <w:rPr>
          <w:rFonts w:eastAsiaTheme="majorEastAsia" w:cstheme="majorBidi"/>
          <w:b/>
          <w:color w:val="000000" w:themeColor="text1"/>
          <w:sz w:val="32"/>
          <w:szCs w:val="32"/>
        </w:rPr>
      </w:pPr>
      <w:bookmarkStart w:id="0" w:name="_GoBack"/>
      <w:bookmarkEnd w:id="0"/>
      <w:r w:rsidRPr="002B3AD2">
        <w:rPr>
          <w:rFonts w:eastAsiaTheme="majorEastAsia" w:cstheme="majorBidi"/>
          <w:b/>
          <w:color w:val="000000" w:themeColor="text1"/>
          <w:sz w:val="32"/>
          <w:szCs w:val="32"/>
        </w:rPr>
        <w:t>Affiliate Marketing Success</w:t>
      </w:r>
      <w:r>
        <w:rPr>
          <w:rFonts w:eastAsiaTheme="majorEastAsia" w:cstheme="majorBidi"/>
          <w:b/>
          <w:color w:val="000000" w:themeColor="text1"/>
          <w:sz w:val="32"/>
          <w:szCs w:val="32"/>
        </w:rPr>
        <w:t xml:space="preserve">: </w:t>
      </w:r>
      <w:r w:rsidRPr="002B3AD2">
        <w:rPr>
          <w:rFonts w:eastAsiaTheme="majorEastAsia" w:cstheme="majorBidi"/>
          <w:b/>
          <w:color w:val="000000" w:themeColor="text1"/>
          <w:sz w:val="32"/>
          <w:szCs w:val="32"/>
        </w:rPr>
        <w:t xml:space="preserve">4 Tips for </w:t>
      </w:r>
      <w:r w:rsidR="006B0C90">
        <w:rPr>
          <w:rFonts w:eastAsiaTheme="majorEastAsia" w:cstheme="majorBidi"/>
          <w:b/>
          <w:color w:val="000000" w:themeColor="text1"/>
          <w:sz w:val="32"/>
          <w:szCs w:val="32"/>
        </w:rPr>
        <w:t>Affiliate Niche Marketing</w:t>
      </w:r>
    </w:p>
    <w:p w14:paraId="2F400E3B" w14:textId="1A1AC316" w:rsidR="00046602" w:rsidRDefault="00046602" w:rsidP="00046602">
      <w:pPr>
        <w:rPr>
          <w:rFonts w:eastAsiaTheme="majorEastAsia" w:cstheme="majorBidi"/>
          <w:b/>
          <w:color w:val="000000" w:themeColor="text1"/>
          <w:sz w:val="32"/>
          <w:szCs w:val="32"/>
        </w:rPr>
      </w:pPr>
    </w:p>
    <w:p w14:paraId="297DE77A" w14:textId="6DAF3D1A" w:rsidR="00B1690B" w:rsidRDefault="001F2E8F" w:rsidP="00222F0F">
      <w:r>
        <w:t xml:space="preserve">Affiliate marketing can be a great way to start making money online. However, if you want to be successful, then you have to find a niche, which can be the hardest thing about affiliate marketing. </w:t>
      </w:r>
      <w:r w:rsidR="00D403EE">
        <w:t xml:space="preserve">Fortunately, there are millions of people all over the globe that are interested in and passionate about the same things that you are; you just have to find the best way to reach them. Here are four tips to help you find your niche and enjoy success as an affiliate marketer. </w:t>
      </w:r>
    </w:p>
    <w:p w14:paraId="76C7F133" w14:textId="6F7D1AF3" w:rsidR="00F70D57" w:rsidRDefault="00F70D57" w:rsidP="00222F0F"/>
    <w:p w14:paraId="2D7FCBFF" w14:textId="1A556776" w:rsidR="00F70D57" w:rsidRDefault="001F2E8F" w:rsidP="00222F0F">
      <w:pPr>
        <w:rPr>
          <w:b/>
        </w:rPr>
      </w:pPr>
      <w:r>
        <w:rPr>
          <w:b/>
        </w:rPr>
        <w:t>Conduct Research</w:t>
      </w:r>
    </w:p>
    <w:p w14:paraId="596ECBC5" w14:textId="19DE9B25" w:rsidR="00F70D57" w:rsidRDefault="001F2E8F" w:rsidP="00222F0F">
      <w:r>
        <w:t>Just like with any o</w:t>
      </w:r>
      <w:r>
        <w:t xml:space="preserve">nline business, you have to research to determine if the niche you've chosen is going to be profitable. The first step that you need to take is figuring out what companies in the market are currently offering products and services. Then you're going to </w:t>
      </w:r>
      <w:r w:rsidR="00580629">
        <w:t>need to get to know the trends and target audience of the market</w:t>
      </w:r>
      <w:r w:rsidR="00D2749C">
        <w:t xml:space="preserve">. Understanding the techniques that work for other affiliates in your market can help you be successful. </w:t>
      </w:r>
    </w:p>
    <w:p w14:paraId="0BF2A7B2" w14:textId="7718158D" w:rsidR="00D2749C" w:rsidRDefault="00D2749C" w:rsidP="00222F0F"/>
    <w:p w14:paraId="71FFC3C5" w14:textId="409FC133" w:rsidR="00D2749C" w:rsidRDefault="001F2E8F" w:rsidP="00222F0F">
      <w:pPr>
        <w:rPr>
          <w:b/>
        </w:rPr>
      </w:pPr>
      <w:r>
        <w:rPr>
          <w:b/>
        </w:rPr>
        <w:t>Add Value for Your Customers</w:t>
      </w:r>
    </w:p>
    <w:p w14:paraId="4BC3A16F" w14:textId="324ED1C8" w:rsidR="00D2749C" w:rsidRDefault="001F2E8F" w:rsidP="00222F0F">
      <w:r>
        <w:t>Whether you are creating a blog, website, or using social m</w:t>
      </w:r>
      <w:r>
        <w:t>edia to promote your affiliate products, you want to make sure that you add value for your customers. Most people, when trusting someone’s opinion on a particular item, want to know about your experience with the product. Make sure you are providing them w</w:t>
      </w:r>
      <w:r>
        <w:t xml:space="preserve">ith the information they need to make an informed decision. </w:t>
      </w:r>
      <w:r w:rsidR="006B0C90">
        <w:t xml:space="preserve">Providing your customers with added value helps you gain their trust and is the best way to ensure they will use your affiliate link time and again. </w:t>
      </w:r>
    </w:p>
    <w:p w14:paraId="14D2BF80" w14:textId="74093CCE" w:rsidR="006B0C90" w:rsidRDefault="006B0C90" w:rsidP="00222F0F"/>
    <w:p w14:paraId="216EAA97" w14:textId="3240A279" w:rsidR="006B0C90" w:rsidRDefault="001F2E8F" w:rsidP="00222F0F">
      <w:pPr>
        <w:rPr>
          <w:b/>
        </w:rPr>
      </w:pPr>
      <w:r>
        <w:rPr>
          <w:b/>
        </w:rPr>
        <w:t>Have Multiple Traffic Sources</w:t>
      </w:r>
    </w:p>
    <w:p w14:paraId="74A5C3CF" w14:textId="2A5C30F4" w:rsidR="006B0C90" w:rsidRDefault="001F2E8F" w:rsidP="00222F0F">
      <w:r>
        <w:t>The more platfo</w:t>
      </w:r>
      <w:r>
        <w:t>rms that you work with, the wider audience you can reach. If you promote your affiliate products on a blog, your social media accounts, and through niche forums, you will reach much more people than if you were just to promote on one of these channels. Mak</w:t>
      </w:r>
      <w:r>
        <w:t xml:space="preserve">e sure that you are tracking your revenue sources so you can tell which platforms are working and which ones aren’t generating enough revenue. </w:t>
      </w:r>
    </w:p>
    <w:p w14:paraId="2DCED935" w14:textId="736F948D" w:rsidR="000F79FE" w:rsidRDefault="000F79FE" w:rsidP="00222F0F"/>
    <w:p w14:paraId="5A565124" w14:textId="48FDB6E5" w:rsidR="006B0C90" w:rsidRDefault="001F2E8F" w:rsidP="00222F0F">
      <w:pPr>
        <w:rPr>
          <w:b/>
        </w:rPr>
      </w:pPr>
      <w:r>
        <w:rPr>
          <w:b/>
        </w:rPr>
        <w:t>Make Sure Your Site is Mobile Friendly</w:t>
      </w:r>
    </w:p>
    <w:p w14:paraId="485E541F" w14:textId="6FB6DB08" w:rsidR="00C36687" w:rsidRDefault="001F2E8F" w:rsidP="00222F0F">
      <w:r>
        <w:lastRenderedPageBreak/>
        <w:t xml:space="preserve">With more and more people doing their Internet browsing and shopping on </w:t>
      </w:r>
      <w:r>
        <w:t xml:space="preserve">mobile devices, it is imperative that your platforms for promoting your products are mobile friendly. </w:t>
      </w:r>
      <w:r w:rsidR="00F50590">
        <w:t>By making sure your platforms work on both a computer and mobile phone or tablet, you can avoid alienating a portion of your target audience.</w:t>
      </w:r>
    </w:p>
    <w:p w14:paraId="54FDBE5C" w14:textId="257CC463" w:rsidR="00F50590" w:rsidRDefault="00F50590" w:rsidP="00222F0F"/>
    <w:p w14:paraId="3E86D232" w14:textId="48FAD1B4" w:rsidR="00F50590" w:rsidRPr="00C85EAB" w:rsidRDefault="001F2E8F" w:rsidP="00222F0F">
      <w:r>
        <w:t>Affiliate m</w:t>
      </w:r>
      <w:r>
        <w:t>arketing is a great way to get started with making money online. Utilize these four tips to ensure your niche is profitable, and you make the most out of your affiliate marketing partnerships.</w:t>
      </w:r>
    </w:p>
    <w:sectPr w:rsidR="00F50590" w:rsidRPr="00C85EAB"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244F2"/>
    <w:rsid w:val="00033542"/>
    <w:rsid w:val="0004177A"/>
    <w:rsid w:val="00041F15"/>
    <w:rsid w:val="00043A15"/>
    <w:rsid w:val="00046602"/>
    <w:rsid w:val="00092771"/>
    <w:rsid w:val="000F79FE"/>
    <w:rsid w:val="0014278D"/>
    <w:rsid w:val="001B6A69"/>
    <w:rsid w:val="001E02B7"/>
    <w:rsid w:val="001F2E8F"/>
    <w:rsid w:val="00211FED"/>
    <w:rsid w:val="00220A82"/>
    <w:rsid w:val="00222F0F"/>
    <w:rsid w:val="002B3AD2"/>
    <w:rsid w:val="002C0ACE"/>
    <w:rsid w:val="003146A1"/>
    <w:rsid w:val="003149EA"/>
    <w:rsid w:val="00323691"/>
    <w:rsid w:val="00326722"/>
    <w:rsid w:val="003644F3"/>
    <w:rsid w:val="00377A29"/>
    <w:rsid w:val="00384EF9"/>
    <w:rsid w:val="003A13C2"/>
    <w:rsid w:val="003D4C63"/>
    <w:rsid w:val="003F03DD"/>
    <w:rsid w:val="004442DE"/>
    <w:rsid w:val="00546C30"/>
    <w:rsid w:val="00580629"/>
    <w:rsid w:val="005E4C95"/>
    <w:rsid w:val="006139D6"/>
    <w:rsid w:val="0064063D"/>
    <w:rsid w:val="00660AAD"/>
    <w:rsid w:val="006B0C90"/>
    <w:rsid w:val="006E2C3E"/>
    <w:rsid w:val="006F23B2"/>
    <w:rsid w:val="00711C48"/>
    <w:rsid w:val="007420EC"/>
    <w:rsid w:val="0074615E"/>
    <w:rsid w:val="00764A81"/>
    <w:rsid w:val="007F2EB3"/>
    <w:rsid w:val="0081461C"/>
    <w:rsid w:val="00840D36"/>
    <w:rsid w:val="008433AA"/>
    <w:rsid w:val="00863EB0"/>
    <w:rsid w:val="008711CE"/>
    <w:rsid w:val="008A0F46"/>
    <w:rsid w:val="008C0C76"/>
    <w:rsid w:val="008E35A2"/>
    <w:rsid w:val="0090329D"/>
    <w:rsid w:val="00947FA2"/>
    <w:rsid w:val="0097673D"/>
    <w:rsid w:val="009A5102"/>
    <w:rsid w:val="009A57A5"/>
    <w:rsid w:val="009B4358"/>
    <w:rsid w:val="009E530D"/>
    <w:rsid w:val="00A51A13"/>
    <w:rsid w:val="00A57BAF"/>
    <w:rsid w:val="00A7635E"/>
    <w:rsid w:val="00AA6DCF"/>
    <w:rsid w:val="00AD5F47"/>
    <w:rsid w:val="00B02DDB"/>
    <w:rsid w:val="00B15184"/>
    <w:rsid w:val="00B1690B"/>
    <w:rsid w:val="00B47AB8"/>
    <w:rsid w:val="00B63DCA"/>
    <w:rsid w:val="00BC4ABD"/>
    <w:rsid w:val="00C0635F"/>
    <w:rsid w:val="00C36687"/>
    <w:rsid w:val="00C85EAB"/>
    <w:rsid w:val="00CB77D1"/>
    <w:rsid w:val="00CC6F53"/>
    <w:rsid w:val="00D116DD"/>
    <w:rsid w:val="00D2749C"/>
    <w:rsid w:val="00D403EE"/>
    <w:rsid w:val="00D8496C"/>
    <w:rsid w:val="00DD29ED"/>
    <w:rsid w:val="00E138EA"/>
    <w:rsid w:val="00E31050"/>
    <w:rsid w:val="00E52150"/>
    <w:rsid w:val="00E67607"/>
    <w:rsid w:val="00E827E0"/>
    <w:rsid w:val="00ED7616"/>
    <w:rsid w:val="00F30920"/>
    <w:rsid w:val="00F31B33"/>
    <w:rsid w:val="00F50590"/>
    <w:rsid w:val="00F56D85"/>
    <w:rsid w:val="00F70D57"/>
    <w:rsid w:val="00F96F63"/>
    <w:rsid w:val="00FA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5</TotalTime>
  <Pages>2</Pages>
  <Words>438</Words>
  <Characters>2116</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4</cp:revision>
  <dcterms:created xsi:type="dcterms:W3CDTF">2019-05-15T21:25:00Z</dcterms:created>
  <dcterms:modified xsi:type="dcterms:W3CDTF">2019-05-15T21:31:00Z</dcterms:modified>
  <cp:category/>
</cp:coreProperties>
</file>